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5C49B1">
        <w:rPr>
          <w:rFonts w:cs="Arial"/>
          <w:b/>
          <w:caps/>
          <w:sz w:val="28"/>
          <w:szCs w:val="28"/>
        </w:rPr>
        <w:t>160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5C49B1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Moção de Congratulação à Igreja Universal do Reino de Deus por escolher a cidade de Jacareí como referência para a instalação de sua nova sede.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B2F48" w:rsidRDefault="003F7497" w:rsidP="00B5267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>, const</w:t>
      </w:r>
      <w:r w:rsidR="00B61EB9">
        <w:rPr>
          <w:rFonts w:cs="Arial"/>
        </w:rPr>
        <w:t>e</w:t>
      </w:r>
      <w:r w:rsidRPr="00BF791A">
        <w:rPr>
          <w:rFonts w:cs="Arial"/>
        </w:rPr>
        <w:t xml:space="preserve">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</w:t>
      </w:r>
      <w:r w:rsidR="005C49B1">
        <w:rPr>
          <w:rFonts w:cs="Arial"/>
        </w:rPr>
        <w:t xml:space="preserve">de </w:t>
      </w:r>
      <w:r w:rsidR="005C49B1" w:rsidRPr="005C49B1">
        <w:rPr>
          <w:rFonts w:cs="Arial"/>
        </w:rPr>
        <w:t>Moção de Congratulação à Igreja Universal do Reino de Deus por escolher a cidade de Jacareí como referência para a instalação de sua nova sede.</w:t>
      </w:r>
    </w:p>
    <w:p w:rsidR="005C49B1" w:rsidRDefault="005C49B1" w:rsidP="005C49B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É sabido que a Igreja Universal do Reino de Deus tem prestado um trabalho muito importante para a sociedade, sendo reconhecida por suas obras sociais no Brasil e em outros países.</w:t>
      </w:r>
    </w:p>
    <w:p w:rsidR="003A77BE" w:rsidRDefault="002213FA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2B60CB">
        <w:rPr>
          <w:rFonts w:cs="Arial"/>
        </w:rPr>
        <w:t xml:space="preserve"> </w:t>
      </w:r>
      <w:r w:rsidR="005C49B1">
        <w:rPr>
          <w:rFonts w:cs="Arial"/>
        </w:rPr>
        <w:t xml:space="preserve">2 de junho </w:t>
      </w:r>
      <w:r w:rsidR="002B60CB">
        <w:rPr>
          <w:rFonts w:cs="Arial"/>
        </w:rPr>
        <w:t>de 2021.</w:t>
      </w:r>
    </w:p>
    <w:p w:rsidR="001A7871" w:rsidRDefault="001A7871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A7871" w:rsidRDefault="001A7871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A7871" w:rsidRPr="005D429C" w:rsidRDefault="001A7871" w:rsidP="001A7871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1A7871" w:rsidRPr="005D429C" w:rsidRDefault="001A7871" w:rsidP="001A7871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1A7871" w:rsidRDefault="001A7871" w:rsidP="001A7871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  <w:bookmarkStart w:id="0" w:name="_GoBack"/>
      <w:bookmarkEnd w:id="0"/>
    </w:p>
    <w:sectPr w:rsidR="001A7871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94D" w:rsidRDefault="005D094D">
      <w:r>
        <w:separator/>
      </w:r>
    </w:p>
  </w:endnote>
  <w:endnote w:type="continuationSeparator" w:id="0">
    <w:p w:rsidR="005D094D" w:rsidRDefault="005D0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94D" w:rsidRDefault="005D094D">
      <w:r>
        <w:separator/>
      </w:r>
    </w:p>
  </w:footnote>
  <w:footnote w:type="continuationSeparator" w:id="0">
    <w:p w:rsidR="005D094D" w:rsidRDefault="005D0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F229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F229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2F6C" w:rsidRPr="00673BE8" w:rsidRDefault="00222F6C" w:rsidP="00222F6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222F6C" w:rsidRPr="00673BE8" w:rsidRDefault="00222F6C" w:rsidP="00222F6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5C05"/>
    <w:rsid w:val="00056288"/>
    <w:rsid w:val="00090D24"/>
    <w:rsid w:val="00094490"/>
    <w:rsid w:val="000958D5"/>
    <w:rsid w:val="00097CAE"/>
    <w:rsid w:val="000C31C2"/>
    <w:rsid w:val="000C5C83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A7871"/>
    <w:rsid w:val="001B0773"/>
    <w:rsid w:val="001D02E0"/>
    <w:rsid w:val="001F13C3"/>
    <w:rsid w:val="00204ED7"/>
    <w:rsid w:val="002213FA"/>
    <w:rsid w:val="00222F6C"/>
    <w:rsid w:val="00230859"/>
    <w:rsid w:val="00253C82"/>
    <w:rsid w:val="00266838"/>
    <w:rsid w:val="002863CD"/>
    <w:rsid w:val="002A7434"/>
    <w:rsid w:val="002B60CB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C49B1"/>
    <w:rsid w:val="005D094D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3F2F"/>
    <w:rsid w:val="00AD6B47"/>
    <w:rsid w:val="00AF008E"/>
    <w:rsid w:val="00AF229C"/>
    <w:rsid w:val="00B10E9F"/>
    <w:rsid w:val="00B5267F"/>
    <w:rsid w:val="00B53894"/>
    <w:rsid w:val="00B57E0F"/>
    <w:rsid w:val="00B61EB9"/>
    <w:rsid w:val="00B75CEF"/>
    <w:rsid w:val="00B87C49"/>
    <w:rsid w:val="00BA1565"/>
    <w:rsid w:val="00BB3F3E"/>
    <w:rsid w:val="00BC44DF"/>
    <w:rsid w:val="00BD1F36"/>
    <w:rsid w:val="00BD3C47"/>
    <w:rsid w:val="00BE1B39"/>
    <w:rsid w:val="00BF2545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768AD"/>
    <w:rsid w:val="00C92043"/>
    <w:rsid w:val="00CA759E"/>
    <w:rsid w:val="00CB2BAB"/>
    <w:rsid w:val="00CB7C74"/>
    <w:rsid w:val="00CF31DE"/>
    <w:rsid w:val="00D035FD"/>
    <w:rsid w:val="00D14EB1"/>
    <w:rsid w:val="00D16CA1"/>
    <w:rsid w:val="00D2072E"/>
    <w:rsid w:val="00D233C7"/>
    <w:rsid w:val="00D27936"/>
    <w:rsid w:val="00D33D87"/>
    <w:rsid w:val="00D4002D"/>
    <w:rsid w:val="00D45D84"/>
    <w:rsid w:val="00D507C7"/>
    <w:rsid w:val="00D507D5"/>
    <w:rsid w:val="00D5430F"/>
    <w:rsid w:val="00D54F11"/>
    <w:rsid w:val="00D564F1"/>
    <w:rsid w:val="00D70009"/>
    <w:rsid w:val="00D8365B"/>
    <w:rsid w:val="00DB23E5"/>
    <w:rsid w:val="00DB2F48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109B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35597-AD6D-4441-9219-D881A649A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142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4</cp:revision>
  <cp:lastPrinted>2021-05-31T18:19:00Z</cp:lastPrinted>
  <dcterms:created xsi:type="dcterms:W3CDTF">2021-05-31T18:19:00Z</dcterms:created>
  <dcterms:modified xsi:type="dcterms:W3CDTF">2021-05-31T18:20:00Z</dcterms:modified>
</cp:coreProperties>
</file>